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89630" w14:textId="77777777" w:rsidR="00B05CAB" w:rsidRDefault="00B05CAB" w:rsidP="00B05CAB">
      <w:pPr>
        <w:pStyle w:val="NoSpacing"/>
        <w:tabs>
          <w:tab w:val="left" w:pos="1440"/>
        </w:tabs>
        <w:jc w:val="both"/>
      </w:pPr>
      <w:r>
        <w:rPr>
          <w:u w:val="single"/>
        </w:rPr>
        <w:t>Robert MASON, LL.D.</w:t>
      </w:r>
      <w:r>
        <w:t xml:space="preserve">       (fl.1483)</w:t>
      </w:r>
    </w:p>
    <w:p w14:paraId="0A069532" w14:textId="77777777" w:rsidR="00B05CAB" w:rsidRDefault="00B05CAB" w:rsidP="00B05CAB">
      <w:pPr>
        <w:pStyle w:val="NoSpacing"/>
        <w:tabs>
          <w:tab w:val="left" w:pos="1440"/>
        </w:tabs>
        <w:jc w:val="both"/>
      </w:pPr>
    </w:p>
    <w:p w14:paraId="399645E7" w14:textId="77777777" w:rsidR="00B05CAB" w:rsidRDefault="00B05CAB" w:rsidP="00B05CAB">
      <w:pPr>
        <w:pStyle w:val="NoSpacing"/>
        <w:tabs>
          <w:tab w:val="left" w:pos="1440"/>
        </w:tabs>
        <w:jc w:val="both"/>
      </w:pPr>
    </w:p>
    <w:p w14:paraId="5504853C" w14:textId="77777777" w:rsidR="00B05CAB" w:rsidRDefault="00B05CAB" w:rsidP="00B05CAB">
      <w:pPr>
        <w:pStyle w:val="NoSpacing"/>
        <w:tabs>
          <w:tab w:val="left" w:pos="1440"/>
        </w:tabs>
        <w:jc w:val="both"/>
      </w:pPr>
      <w:r>
        <w:t>22 Oct.1483</w:t>
      </w:r>
      <w:r>
        <w:tab/>
        <w:t xml:space="preserve">He was instituted to the prebendal church of </w:t>
      </w:r>
      <w:proofErr w:type="spellStart"/>
      <w:r>
        <w:t>Farendon</w:t>
      </w:r>
      <w:proofErr w:type="spellEnd"/>
      <w:r>
        <w:t>.</w:t>
      </w:r>
    </w:p>
    <w:p w14:paraId="2978323A" w14:textId="77777777" w:rsidR="00B05CAB" w:rsidRDefault="00B05CAB" w:rsidP="00B05CAB">
      <w:pPr>
        <w:pStyle w:val="NoSpacing"/>
      </w:pPr>
      <w:r>
        <w:tab/>
      </w:r>
      <w:r>
        <w:tab/>
        <w:t>(“The Register of Thomas Rotherham, Archbishop of York 1480-1500</w:t>
      </w:r>
    </w:p>
    <w:p w14:paraId="032BB656" w14:textId="77777777" w:rsidR="00B05CAB" w:rsidRDefault="00B05CAB" w:rsidP="00B05CAB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p.39)</w:t>
      </w:r>
    </w:p>
    <w:p w14:paraId="3EFEBDDC" w14:textId="77777777" w:rsidR="00B05CAB" w:rsidRDefault="00B05CAB" w:rsidP="00B05CAB">
      <w:pPr>
        <w:pStyle w:val="NoSpacing"/>
        <w:tabs>
          <w:tab w:val="left" w:pos="1440"/>
        </w:tabs>
        <w:jc w:val="both"/>
      </w:pPr>
    </w:p>
    <w:p w14:paraId="4DC678BD" w14:textId="77777777" w:rsidR="00B05CAB" w:rsidRDefault="00B05CAB" w:rsidP="00B05CAB">
      <w:pPr>
        <w:pStyle w:val="NoSpacing"/>
        <w:tabs>
          <w:tab w:val="left" w:pos="1440"/>
        </w:tabs>
        <w:jc w:val="both"/>
      </w:pPr>
    </w:p>
    <w:p w14:paraId="5212D701" w14:textId="77777777" w:rsidR="00B05CAB" w:rsidRDefault="00B05CAB" w:rsidP="00B05CAB">
      <w:pPr>
        <w:pStyle w:val="NoSpacing"/>
        <w:tabs>
          <w:tab w:val="left" w:pos="1440"/>
        </w:tabs>
        <w:jc w:val="both"/>
      </w:pPr>
      <w:r>
        <w:t>7 August 2019</w:t>
      </w:r>
    </w:p>
    <w:p w14:paraId="4E865EC5" w14:textId="77777777" w:rsidR="006B2F86" w:rsidRPr="00E71FC3" w:rsidRDefault="00B05CA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6F085" w14:textId="77777777" w:rsidR="00B05CAB" w:rsidRDefault="00B05CAB" w:rsidP="00E71FC3">
      <w:pPr>
        <w:spacing w:after="0" w:line="240" w:lineRule="auto"/>
      </w:pPr>
      <w:r>
        <w:separator/>
      </w:r>
    </w:p>
  </w:endnote>
  <w:endnote w:type="continuationSeparator" w:id="0">
    <w:p w14:paraId="5207C70A" w14:textId="77777777" w:rsidR="00B05CAB" w:rsidRDefault="00B05C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126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E8C14" w14:textId="77777777" w:rsidR="00B05CAB" w:rsidRDefault="00B05CAB" w:rsidP="00E71FC3">
      <w:pPr>
        <w:spacing w:after="0" w:line="240" w:lineRule="auto"/>
      </w:pPr>
      <w:r>
        <w:separator/>
      </w:r>
    </w:p>
  </w:footnote>
  <w:footnote w:type="continuationSeparator" w:id="0">
    <w:p w14:paraId="7BABE3CC" w14:textId="77777777" w:rsidR="00B05CAB" w:rsidRDefault="00B05C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CAB"/>
    <w:rsid w:val="001A7C09"/>
    <w:rsid w:val="00577BD5"/>
    <w:rsid w:val="00656CBA"/>
    <w:rsid w:val="006A1F77"/>
    <w:rsid w:val="00733BE7"/>
    <w:rsid w:val="00AB52E8"/>
    <w:rsid w:val="00B05CAB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EF4FF"/>
  <w15:chartTrackingRefBased/>
  <w15:docId w15:val="{3E8C3724-67A2-4569-9B2A-EE48206E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2019-08-31T19:43:00Z</dcterms:created>
  <dcterms:modified xsi:type="dcterms:W3CDTF">2019-08-31T19:44:00Z</dcterms:modified>
</cp:coreProperties>
</file>